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00799" w14:textId="77777777" w:rsidR="008F3441" w:rsidRDefault="008F3441" w:rsidP="008F34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FERROUR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7B07498" w14:textId="77777777" w:rsidR="008F3441" w:rsidRDefault="008F3441" w:rsidP="008F34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7758FF0" w14:textId="77777777" w:rsidR="008F3441" w:rsidRDefault="008F3441" w:rsidP="008F34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1F9DD1" w14:textId="77777777" w:rsidR="008F3441" w:rsidRDefault="008F3441" w:rsidP="008F34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F6142C" w14:textId="77777777" w:rsidR="008F3441" w:rsidRDefault="008F3441" w:rsidP="008F3441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A70AD22" w14:textId="77777777" w:rsidR="008F3441" w:rsidRDefault="008F3441" w:rsidP="008F344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FAEC053" w14:textId="77777777" w:rsidR="008F3441" w:rsidRDefault="008F3441" w:rsidP="008F344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E151B39" w14:textId="77777777" w:rsidR="008F3441" w:rsidRDefault="008F3441" w:rsidP="008F344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AC24934" w14:textId="77777777" w:rsidR="008F3441" w:rsidRDefault="008F3441" w:rsidP="008F344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A7F0E28" w14:textId="77777777" w:rsidR="008F3441" w:rsidRDefault="008F3441" w:rsidP="008F344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14AF35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14B8" w14:textId="77777777" w:rsidR="008F3441" w:rsidRDefault="008F3441" w:rsidP="009139A6">
      <w:r>
        <w:separator/>
      </w:r>
    </w:p>
  </w:endnote>
  <w:endnote w:type="continuationSeparator" w:id="0">
    <w:p w14:paraId="767412FC" w14:textId="77777777" w:rsidR="008F3441" w:rsidRDefault="008F34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E85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FE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8D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E3F3" w14:textId="77777777" w:rsidR="008F3441" w:rsidRDefault="008F3441" w:rsidP="009139A6">
      <w:r>
        <w:separator/>
      </w:r>
    </w:p>
  </w:footnote>
  <w:footnote w:type="continuationSeparator" w:id="0">
    <w:p w14:paraId="55B2D19E" w14:textId="77777777" w:rsidR="008F3441" w:rsidRDefault="008F34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3F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20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620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41"/>
    <w:rsid w:val="000666E0"/>
    <w:rsid w:val="002510B7"/>
    <w:rsid w:val="005C130B"/>
    <w:rsid w:val="00826F5C"/>
    <w:rsid w:val="008F344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650BD"/>
  <w15:chartTrackingRefBased/>
  <w15:docId w15:val="{33A7A8ED-05A5-4549-97B1-8DCCCD5F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2022-02-12T21:20:00Z</dcterms:created>
  <dcterms:modified xsi:type="dcterms:W3CDTF">2022-02-12T21:20:00Z</dcterms:modified>
</cp:coreProperties>
</file>